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4581083B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185E27">
        <w:rPr>
          <w:b/>
          <w:color w:val="FF5200" w:themeColor="accent2"/>
          <w:sz w:val="36"/>
          <w:szCs w:val="36"/>
        </w:rPr>
        <w:t xml:space="preserve">názvem </w:t>
      </w:r>
      <w:r w:rsidRPr="007A2E59">
        <w:rPr>
          <w:b/>
          <w:color w:val="FF5200" w:themeColor="accent2"/>
          <w:sz w:val="36"/>
          <w:szCs w:val="36"/>
        </w:rPr>
        <w:t>„</w:t>
      </w:r>
      <w:sdt>
        <w:sdtPr>
          <w:rPr>
            <w:b/>
            <w:color w:val="FF5200" w:themeColor="accent2"/>
            <w:sz w:val="36"/>
            <w:szCs w:val="36"/>
          </w:rPr>
          <w:alias w:val="Název veřejné zakázky"/>
          <w:tag w:val="Název VZ"/>
          <w:id w:val="2090275580"/>
          <w:placeholder>
            <w:docPart w:val="15DF80737094462DA15A62FEB233539D"/>
          </w:placeholder>
        </w:sdtPr>
        <w:sdtContent>
          <w:r w:rsidR="00185E27" w:rsidRPr="007A2E59">
            <w:rPr>
              <w:b/>
              <w:color w:val="FF5200" w:themeColor="accent2"/>
              <w:sz w:val="36"/>
              <w:szCs w:val="36"/>
            </w:rPr>
            <w:t>Nákup kácecích hlavic</w:t>
          </w:r>
        </w:sdtContent>
      </w:sdt>
      <w:r w:rsidRPr="007A2E59">
        <w:rPr>
          <w:b/>
          <w:color w:val="FF5200" w:themeColor="accent2"/>
          <w:sz w:val="36"/>
          <w:szCs w:val="36"/>
        </w:rPr>
        <w:t>“</w:t>
      </w:r>
      <w:r w:rsidRPr="00185E27">
        <w:rPr>
          <w:b/>
          <w:color w:val="FF5200" w:themeColor="accent2"/>
          <w:sz w:val="36"/>
          <w:szCs w:val="36"/>
        </w:rPr>
        <w:t xml:space="preserve"> vedené</w:t>
      </w:r>
      <w:r w:rsidRPr="00B87D91">
        <w:rPr>
          <w:b/>
          <w:color w:val="FF5200" w:themeColor="accent2"/>
          <w:sz w:val="36"/>
          <w:szCs w:val="36"/>
        </w:rPr>
        <w:t xml:space="preserve"> pod </w:t>
      </w:r>
      <w:r w:rsidRPr="007A2E59">
        <w:rPr>
          <w:b/>
          <w:color w:val="FF5200" w:themeColor="accent2"/>
          <w:sz w:val="36"/>
          <w:szCs w:val="36"/>
        </w:rPr>
        <w:t xml:space="preserve">č.j. </w:t>
      </w:r>
      <w:r w:rsidR="00185E27" w:rsidRPr="007A2E59">
        <w:rPr>
          <w:b/>
          <w:color w:val="FF5200" w:themeColor="accent2"/>
          <w:sz w:val="36"/>
          <w:szCs w:val="36"/>
        </w:rPr>
        <w:t>128723/2026-SŽ-GŘ-O15</w:t>
      </w:r>
      <w:r w:rsidR="00185E27" w:rsidRPr="00185E27" w:rsidDel="00185E27">
        <w:rPr>
          <w:rFonts w:eastAsia="Times New Roman" w:cs="Times New Roman"/>
          <w:b/>
          <w:color w:val="FF5200" w:themeColor="accent2"/>
          <w:sz w:val="36"/>
          <w:szCs w:val="36"/>
          <w:highlight w:val="green"/>
          <w:lang w:eastAsia="cs-CZ"/>
        </w:rPr>
        <w:t xml:space="preserve"> 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3E391C88" w14:textId="53091E0A" w:rsidR="00185E27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6303051" w:history="1">
            <w:r w:rsidR="00185E27" w:rsidRPr="00F96D41">
              <w:rPr>
                <w:rStyle w:val="Hypertextovodkaz"/>
              </w:rPr>
              <w:t>Kapitola č. 1 Všeobecné informace o dodavateli</w:t>
            </w:r>
            <w:r w:rsidR="00185E27">
              <w:rPr>
                <w:noProof/>
                <w:webHidden/>
              </w:rPr>
              <w:tab/>
            </w:r>
            <w:r w:rsidR="00185E27">
              <w:rPr>
                <w:noProof/>
                <w:webHidden/>
              </w:rPr>
              <w:fldChar w:fldCharType="begin"/>
            </w:r>
            <w:r w:rsidR="00185E27">
              <w:rPr>
                <w:noProof/>
                <w:webHidden/>
              </w:rPr>
              <w:instrText xml:space="preserve"> PAGEREF _Toc236303051 \h </w:instrText>
            </w:r>
            <w:r w:rsidR="00185E27">
              <w:rPr>
                <w:noProof/>
                <w:webHidden/>
              </w:rPr>
            </w:r>
            <w:r w:rsidR="00185E27">
              <w:rPr>
                <w:noProof/>
                <w:webHidden/>
              </w:rPr>
              <w:fldChar w:fldCharType="separate"/>
            </w:r>
            <w:r w:rsidR="00185E27">
              <w:rPr>
                <w:noProof/>
                <w:webHidden/>
              </w:rPr>
              <w:t>2</w:t>
            </w:r>
            <w:r w:rsidR="00185E27">
              <w:rPr>
                <w:noProof/>
                <w:webHidden/>
              </w:rPr>
              <w:fldChar w:fldCharType="end"/>
            </w:r>
          </w:hyperlink>
        </w:p>
        <w:p w14:paraId="3008503E" w14:textId="5FE2763D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52" w:history="1">
            <w:r w:rsidRPr="00F96D41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FB3543" w14:textId="3D7EF192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53" w:history="1">
            <w:r w:rsidRPr="00F96D41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723E8" w14:textId="700E5CBE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54" w:history="1">
            <w:r w:rsidRPr="00F96D41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94994" w14:textId="5674C01A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55" w:history="1">
            <w:r w:rsidRPr="00F96D41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38ABDA" w14:textId="77B36668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56" w:history="1">
            <w:r w:rsidRPr="00F96D41">
              <w:rPr>
                <w:rStyle w:val="Hypertextovodkaz"/>
              </w:rPr>
              <w:t>Kapitola č. 6 Seznam v</w:t>
            </w:r>
            <w:r>
              <w:rPr>
                <w:rStyle w:val="Hypertextovodkaz"/>
              </w:rPr>
              <w:t>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60DDFA" w14:textId="10CD7373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58" w:history="1">
            <w:r w:rsidRPr="00F96D41">
              <w:rPr>
                <w:rStyle w:val="Hypertextovodkaz"/>
              </w:rPr>
              <w:t>Kapitola č. 7 Seznam odborného personálu DODAVATELE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0B72F" w14:textId="14DA13F1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59" w:history="1">
            <w:r w:rsidRPr="00F96D41">
              <w:rPr>
                <w:rStyle w:val="Hypertextovodkaz"/>
              </w:rPr>
              <w:t>Kapitola č. 8 Vzor profesního životopisu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04731" w14:textId="46ADFA9D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60" w:history="1">
            <w:r w:rsidRPr="00F96D41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E7D05C" w14:textId="51BFA4D8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61" w:history="1">
            <w:r w:rsidRPr="00F96D41">
              <w:rPr>
                <w:rStyle w:val="Hypertextovodkaz"/>
              </w:rPr>
              <w:t>Kapitola č. 10 Informace o tom, zda budou na staveništi působit zaměstnanci více než jednoho zhotovitele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311DAE" w14:textId="36F794AB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62" w:history="1">
            <w:r w:rsidRPr="00F96D41">
              <w:rPr>
                <w:rStyle w:val="Hypertextovodkaz"/>
              </w:rPr>
              <w:t>Kapitola č. 11 Přehled technických zařízení  –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C8843" w14:textId="080B7799" w:rsidR="00185E27" w:rsidRDefault="00185E2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303063" w:history="1">
            <w:r w:rsidRPr="00F96D41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_Toc236303063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6303051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E7B83CC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4BB5647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49029D7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6303052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6303053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2C237AF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4FDF14C8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6303054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3C2D1F30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2CF108E" w:rsidR="00D6532E" w:rsidRPr="006564BB" w:rsidRDefault="00D6532E" w:rsidP="00EF4E96">
      <w:pPr>
        <w:pStyle w:val="Nadpisbezsl1-1"/>
        <w:jc w:val="both"/>
      </w:pPr>
      <w:bookmarkStart w:id="8" w:name="_Toc236303055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185E27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185E27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185E27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7A2E59">
              <w:rPr>
                <w:rFonts w:ascii="Verdana" w:hAnsi="Verdana" w:cstheme="minorHAnsi"/>
                <w:b/>
                <w:highlight w:val="yellow"/>
              </w:rPr>
              <w:t>[</w:t>
            </w:r>
            <w:proofErr w:type="gramStart"/>
            <w:r w:rsidRPr="007A2E59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7A2E59">
              <w:rPr>
                <w:rFonts w:ascii="Verdana" w:hAnsi="Verdana" w:cstheme="minorHAnsi"/>
                <w:b/>
                <w:highlight w:val="yellow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185E27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185E27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185E27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7A2E59">
              <w:rPr>
                <w:rFonts w:ascii="Verdana" w:hAnsi="Verdana" w:cstheme="minorHAnsi"/>
                <w:b/>
                <w:highlight w:val="yellow"/>
              </w:rPr>
              <w:t>[</w:t>
            </w:r>
            <w:proofErr w:type="gramStart"/>
            <w:r w:rsidRPr="007A2E59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7A2E59">
              <w:rPr>
                <w:rFonts w:ascii="Verdana" w:hAnsi="Verdana" w:cstheme="minorHAnsi"/>
                <w:b/>
                <w:highlight w:val="yellow"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185E27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185E27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185E27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7A2E59">
              <w:rPr>
                <w:rFonts w:ascii="Verdana" w:hAnsi="Verdana" w:cstheme="minorHAnsi"/>
                <w:b/>
                <w:highlight w:val="yellow"/>
              </w:rPr>
              <w:t>[</w:t>
            </w:r>
            <w:proofErr w:type="gramStart"/>
            <w:r w:rsidRPr="007A2E59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7A2E59">
              <w:rPr>
                <w:rFonts w:ascii="Verdana" w:hAnsi="Verdana" w:cstheme="minorHAnsi"/>
                <w:b/>
                <w:highlight w:val="yellow"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351E76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351E76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351E76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351E76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351E76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351E76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351E76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351E76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351E76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3E6C786F" w:rsidR="0035531B" w:rsidRDefault="00BE7668" w:rsidP="00EF4E96">
      <w:pPr>
        <w:pStyle w:val="Nadpisbezsl1-1"/>
        <w:jc w:val="both"/>
      </w:pPr>
      <w:bookmarkStart w:id="9" w:name="_Toc236303056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 xml:space="preserve">Seznam </w:t>
      </w:r>
      <w:r w:rsidR="00103F9D">
        <w:t>vÝZNAMNÝCH DODÁVEK</w:t>
      </w:r>
      <w:bookmarkEnd w:id="9"/>
    </w:p>
    <w:p w14:paraId="257B6954" w14:textId="77777777" w:rsidR="00372E5B" w:rsidRPr="00D36729" w:rsidRDefault="00372E5B" w:rsidP="00372E5B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7A2E59" w:rsidRDefault="00372E5B" w:rsidP="007A2E59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bookmarkStart w:id="10" w:name="_Toc236303057"/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bookmarkEnd w:id="10"/>
    </w:p>
    <w:p w14:paraId="6C984032" w14:textId="77777777" w:rsidR="00372E5B" w:rsidRPr="00D36729" w:rsidRDefault="00372E5B" w:rsidP="00372E5B">
      <w:pPr>
        <w:rPr>
          <w:rFonts w:ascii="Verdana" w:hAnsi="Verdana"/>
        </w:rPr>
      </w:pPr>
    </w:p>
    <w:p w14:paraId="27E3B454" w14:textId="103C1830" w:rsidR="00372E5B" w:rsidRPr="00D36729" w:rsidRDefault="00372E5B" w:rsidP="00372E5B">
      <w:pPr>
        <w:jc w:val="both"/>
        <w:rPr>
          <w:rFonts w:ascii="Verdana" w:hAnsi="Verdana"/>
        </w:rPr>
      </w:pPr>
      <w:r w:rsidRPr="00D36729">
        <w:rPr>
          <w:rFonts w:ascii="Verdana" w:hAnsi="Verdana"/>
        </w:rPr>
        <w:t xml:space="preserve">který podává nabídku na veřejnou zakázku s </w:t>
      </w:r>
      <w:r w:rsidRPr="00185E27">
        <w:rPr>
          <w:rFonts w:ascii="Verdana" w:hAnsi="Verdana"/>
        </w:rPr>
        <w:t>názvem „</w:t>
      </w:r>
      <w:r w:rsidR="00185E27" w:rsidRPr="007A2E59">
        <w:rPr>
          <w:rFonts w:ascii="Verdana" w:hAnsi="Verdana"/>
        </w:rPr>
        <w:t>Nákup kácecích hlavic</w:t>
      </w:r>
      <w:r w:rsidRPr="00185E27">
        <w:rPr>
          <w:rFonts w:ascii="Verdana" w:hAnsi="Verdana"/>
        </w:rPr>
        <w:t>“, tímto</w:t>
      </w:r>
      <w:r w:rsidRPr="00D36729">
        <w:rPr>
          <w:rFonts w:ascii="Verdana" w:hAnsi="Verdana"/>
        </w:rPr>
        <w:t xml:space="preserve"> čestně prohlašuje, že za </w:t>
      </w:r>
      <w:r w:rsidRPr="00185E27">
        <w:rPr>
          <w:rFonts w:ascii="Verdana" w:hAnsi="Verdana"/>
        </w:rPr>
        <w:t xml:space="preserve">poslední </w:t>
      </w:r>
      <w:r w:rsidRPr="007A2E59">
        <w:rPr>
          <w:rFonts w:ascii="Verdana" w:hAnsi="Verdana"/>
        </w:rPr>
        <w:t>3</w:t>
      </w:r>
      <w:r w:rsidRPr="00185E27">
        <w:rPr>
          <w:rFonts w:ascii="Verdana" w:hAnsi="Verdana"/>
        </w:rPr>
        <w:t xml:space="preserve"> roky</w:t>
      </w:r>
      <w:r>
        <w:rPr>
          <w:rFonts w:ascii="Verdana" w:hAnsi="Verdana"/>
        </w:rPr>
        <w:t xml:space="preserve">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p w14:paraId="6589BF39" w14:textId="77777777" w:rsidR="00372E5B" w:rsidRPr="00D36729" w:rsidRDefault="00372E5B" w:rsidP="00372E5B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7BCCE3B0" w14:textId="13D5EFA9" w:rsidR="0043569E" w:rsidRDefault="0043569E" w:rsidP="000B40D3">
      <w:pPr>
        <w:pStyle w:val="Nadpisbezsl1-1"/>
        <w:jc w:val="both"/>
      </w:pPr>
      <w:bookmarkStart w:id="11" w:name="_Toc208862638"/>
      <w:bookmarkStart w:id="12" w:name="_Toc236303058"/>
      <w:r>
        <w:lastRenderedPageBreak/>
        <w:t>Kapitola č. 7</w:t>
      </w:r>
      <w:r w:rsidRPr="00ED1816">
        <w:t xml:space="preserve"> Seznam odborného personálu </w:t>
      </w:r>
      <w:bookmarkEnd w:id="11"/>
      <w:r w:rsidR="00185E27" w:rsidRPr="00ED1816">
        <w:t>DODAVATELE – NEOBSAZENO</w:t>
      </w:r>
      <w:bookmarkEnd w:id="12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43569E" w:rsidRPr="00EE3C5F" w14:paraId="345DFE56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7E47D916" w14:textId="77777777" w:rsidR="0043569E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25600E77" w14:textId="77777777" w:rsidR="0043569E" w:rsidRPr="00EE3C5F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117AD3D" w14:textId="77777777" w:rsidR="0043569E" w:rsidRPr="00EE3C5F" w:rsidRDefault="0043569E" w:rsidP="0043569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>
              <w:rPr>
                <w:b/>
                <w:sz w:val="16"/>
                <w:szCs w:val="16"/>
              </w:rPr>
              <w:t> Dodava</w:t>
            </w:r>
            <w:r w:rsidRPr="00EE3C5F">
              <w:rPr>
                <w:b/>
                <w:sz w:val="16"/>
                <w:szCs w:val="16"/>
              </w:rPr>
              <w:t>teli</w:t>
            </w:r>
            <w:r>
              <w:rPr>
                <w:b/>
                <w:sz w:val="16"/>
                <w:szCs w:val="16"/>
              </w:rPr>
              <w:t xml:space="preserve"> nebo případným dodavatelům, s nimiž Dodavatel </w:t>
            </w:r>
            <w:r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>
              <w:rPr>
                <w:b/>
                <w:sz w:val="16"/>
                <w:szCs w:val="16"/>
              </w:rPr>
              <w:t xml:space="preserve">  </w:t>
            </w:r>
          </w:p>
        </w:tc>
      </w:tr>
      <w:tr w:rsidR="0043569E" w:rsidRPr="00454716" w14:paraId="247AE90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4F308C7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AA4847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43B185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A4B826C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5DD735E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E5AA543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0A21710A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FFA3F4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40A685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7683020F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1AF2EA1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3427643B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4E50B29B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08E0D3BB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9031FFE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663D0738" w14:textId="77777777" w:rsidR="0043569E" w:rsidRPr="00454716" w:rsidRDefault="0043569E" w:rsidP="0043569E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4E4ADCBD" w14:textId="77777777" w:rsidR="0043569E" w:rsidRPr="00454716" w:rsidRDefault="0043569E" w:rsidP="0043569E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7EF2B3C" w14:textId="77777777" w:rsidR="0043569E" w:rsidRPr="00EE3C5F" w:rsidRDefault="0043569E" w:rsidP="000B40D3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2D5AA671" w14:textId="77777777" w:rsidR="0043569E" w:rsidRDefault="0043569E" w:rsidP="0043569E">
      <w:pPr>
        <w:pStyle w:val="Odrka1-1"/>
        <w:tabs>
          <w:tab w:val="clear" w:pos="1077"/>
        </w:tabs>
        <w:ind w:left="426"/>
      </w:pPr>
      <w:r>
        <w:t>doklady o odborné způsobilosti členů odborného personálu, u kterých je způsobilost požadována</w:t>
      </w:r>
    </w:p>
    <w:p w14:paraId="0B4A3038" w14:textId="5C0E4079" w:rsidR="00EE3C5F" w:rsidRDefault="00EE3C5F" w:rsidP="00EF4E96">
      <w:pPr>
        <w:pStyle w:val="Textbezslovn"/>
      </w:pPr>
      <w:r>
        <w:br w:type="page"/>
      </w:r>
    </w:p>
    <w:p w14:paraId="0501E47A" w14:textId="11F84C56" w:rsidR="0043569E" w:rsidRDefault="0043569E" w:rsidP="0043569E">
      <w:pPr>
        <w:pStyle w:val="Nadpisbezsl1-1"/>
        <w:jc w:val="both"/>
      </w:pPr>
      <w:bookmarkStart w:id="13" w:name="_Toc208862639"/>
      <w:bookmarkStart w:id="14" w:name="_Toc236303059"/>
      <w:r>
        <w:lastRenderedPageBreak/>
        <w:t>Kapitola č. 8</w:t>
      </w:r>
      <w:r w:rsidRPr="00ED1816">
        <w:t xml:space="preserve"> Vzor profesního životopisu</w:t>
      </w:r>
      <w:bookmarkEnd w:id="13"/>
      <w:r w:rsidR="00185E27" w:rsidRPr="00ED1816">
        <w:t xml:space="preserve"> – NEOBSAZENO</w:t>
      </w:r>
      <w:bookmarkEnd w:id="14"/>
    </w:p>
    <w:p w14:paraId="34A6DA23" w14:textId="77777777" w:rsidR="0043569E" w:rsidRDefault="0043569E" w:rsidP="0043569E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000B44F0" w14:textId="77777777" w:rsidR="0043569E" w:rsidRDefault="0043569E" w:rsidP="0043569E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4B6064F5" w14:textId="77777777" w:rsidR="0043569E" w:rsidRDefault="0043569E" w:rsidP="0043569E">
      <w:pPr>
        <w:pStyle w:val="Textbezslovn"/>
      </w:pPr>
    </w:p>
    <w:p w14:paraId="4C0DE691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4C532ECD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2E375E6B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1D2DF096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06736970" w14:textId="77777777" w:rsidR="0043569E" w:rsidRPr="00833899" w:rsidRDefault="0043569E" w:rsidP="0043569E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14A090FB" w14:textId="77777777" w:rsidR="0043569E" w:rsidRDefault="0043569E" w:rsidP="0043569E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6EE6B5DD" w14:textId="77777777" w:rsidR="0043569E" w:rsidRPr="00833899" w:rsidRDefault="0043569E" w:rsidP="0043569E">
      <w:pPr>
        <w:pStyle w:val="Textbezslovn"/>
      </w:pPr>
    </w:p>
    <w:p w14:paraId="23DBC078" w14:textId="77777777" w:rsidR="0043569E" w:rsidRPr="00833899" w:rsidRDefault="0043569E" w:rsidP="0043569E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407385B3" w14:textId="77777777" w:rsidR="0043569E" w:rsidRPr="00833899" w:rsidRDefault="0043569E" w:rsidP="0043569E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11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1D404BFB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ADCF028" w14:textId="77777777" w:rsidR="0043569E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78F5F6FC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0F111431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40C5771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6AFAE2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CB9036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3D66F88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5946D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3CBFDD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2EB5ADD5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819E5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BA4DCC0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9771A3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ADA966E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EC9A976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CBCCA78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9357DAF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642363E9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1B03BDB" w14:textId="77777777" w:rsidR="0043569E" w:rsidRPr="00833899" w:rsidRDefault="0043569E" w:rsidP="0043569E">
      <w:pPr>
        <w:pStyle w:val="Textbezslovn"/>
      </w:pPr>
    </w:p>
    <w:p w14:paraId="50F5075D" w14:textId="77777777" w:rsidR="0043569E" w:rsidRPr="00833899" w:rsidRDefault="0043569E" w:rsidP="0043569E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63286D93" w14:textId="77777777" w:rsidR="0043569E" w:rsidRPr="00833899" w:rsidRDefault="0043569E" w:rsidP="0043569E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10084BC" w14:textId="77777777" w:rsidR="0043569E" w:rsidRDefault="0043569E" w:rsidP="0043569E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12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5185EB33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BF0DC17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5238363F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01C06DE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99CD4F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0A33F4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D4CBE82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E45E7B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D7A1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6503B3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356D80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0B68D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2D26E2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EFBC6B3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C02CF2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B5B97B4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DD7A2B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48AC95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4C3A01A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3D7A09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38B6A5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E6204A6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2FE1B5DA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10A2CB6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1595FE7" w14:textId="77777777" w:rsidR="0043569E" w:rsidRPr="00833899" w:rsidRDefault="0043569E" w:rsidP="0043569E">
      <w:pPr>
        <w:pStyle w:val="Textbezslovn"/>
      </w:pPr>
    </w:p>
    <w:p w14:paraId="2CC0C8DB" w14:textId="77777777" w:rsidR="0043569E" w:rsidRPr="001950C2" w:rsidRDefault="0043569E" w:rsidP="0043569E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</w:t>
      </w:r>
      <w:r w:rsidRPr="00160425">
        <w:rPr>
          <w:highlight w:val="green"/>
        </w:rPr>
        <w:t>/ autorizace pro ověřování výsledků zeměměřických činností</w:t>
      </w:r>
      <w:r>
        <w:t xml:space="preserve">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7AE64C47" w14:textId="77777777" w:rsidR="0043569E" w:rsidRDefault="0043569E" w:rsidP="0043569E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70092E03" w14:textId="77777777" w:rsidR="0043569E" w:rsidRDefault="0043569E" w:rsidP="0043569E">
      <w:pPr>
        <w:pStyle w:val="Odstavec1-1a"/>
      </w:pPr>
      <w:r>
        <w:t>Jiné informace (dle uvážení Dodavatele):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0A3B6116" w:rsidR="00EE3C5F" w:rsidRDefault="00EE3C5F" w:rsidP="00EF4E96">
      <w:pPr>
        <w:pStyle w:val="Textbezslovn"/>
      </w:pPr>
      <w:r>
        <w:br w:type="page"/>
      </w:r>
    </w:p>
    <w:p w14:paraId="697DCB81" w14:textId="0CBCE803" w:rsidR="0035531B" w:rsidRDefault="00BE7668" w:rsidP="00E8576A">
      <w:pPr>
        <w:pStyle w:val="Nadpisbezsl1-1"/>
        <w:jc w:val="both"/>
      </w:pPr>
      <w:bookmarkStart w:id="15" w:name="_Toc23630306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5"/>
    </w:p>
    <w:p w14:paraId="24580E77" w14:textId="461D778F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28C69436" w14:textId="6923F3B8" w:rsidR="00735EC3" w:rsidRDefault="00735EC3" w:rsidP="00735EC3">
      <w:pPr>
        <w:pStyle w:val="Nadpisbezsl1-1"/>
        <w:jc w:val="both"/>
      </w:pPr>
      <w:bookmarkStart w:id="16" w:name="_Toc208862641"/>
      <w:bookmarkStart w:id="17" w:name="_Toc236303061"/>
      <w:bookmarkEnd w:id="0"/>
      <w:bookmarkEnd w:id="1"/>
      <w:bookmarkEnd w:id="2"/>
      <w:bookmarkEnd w:id="3"/>
      <w:r>
        <w:lastRenderedPageBreak/>
        <w:t>Kapitola č. 10</w:t>
      </w:r>
      <w:r w:rsidRPr="00ED1816">
        <w:t xml:space="preserve"> Informace o tom, zda budou na staveništi působit zaměstnanci více než jednoho zhotovitele</w:t>
      </w:r>
      <w:bookmarkEnd w:id="16"/>
      <w:r w:rsidR="00185E27" w:rsidRPr="00ED1816">
        <w:t xml:space="preserve"> – NEOBSAZENO</w:t>
      </w:r>
      <w:bookmarkEnd w:id="17"/>
    </w:p>
    <w:p w14:paraId="65309409" w14:textId="77777777" w:rsidR="00735EC3" w:rsidRPr="00833899" w:rsidRDefault="00735EC3" w:rsidP="00735EC3">
      <w:pPr>
        <w:pStyle w:val="Textbezslovn"/>
      </w:pPr>
      <w:r>
        <w:rPr>
          <w:b/>
        </w:rPr>
        <w:t xml:space="preserve">Dodavatel </w:t>
      </w:r>
      <w:r w:rsidRPr="001B23A1">
        <w:rPr>
          <w:b/>
        </w:rPr>
        <w:t>podáním nabídky čestně prohlašuje</w:t>
      </w:r>
      <w:r w:rsidRPr="00833899">
        <w:t>, že:</w:t>
      </w:r>
    </w:p>
    <w:p w14:paraId="13AC14DC" w14:textId="77777777" w:rsidR="00735EC3" w:rsidRPr="00833899" w:rsidRDefault="00735EC3" w:rsidP="00735EC3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4BA8EB80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2A5F7474" w14:textId="77777777" w:rsidR="00735EC3" w:rsidRPr="00833899" w:rsidRDefault="00735EC3" w:rsidP="00735EC3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2B034FA6" w14:textId="77777777" w:rsidR="00735EC3" w:rsidRPr="00833899" w:rsidRDefault="00735EC3" w:rsidP="00735EC3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9134E0D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34A60BC9" w14:textId="77777777" w:rsidR="00735EC3" w:rsidRDefault="00735EC3" w:rsidP="00735EC3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03B261E3" w:rsidR="00066766" w:rsidRDefault="00EB5220" w:rsidP="00EB5220">
      <w:pPr>
        <w:pStyle w:val="Nadpisbezsl1-1"/>
      </w:pPr>
      <w:bookmarkStart w:id="18" w:name="_Toc236303062"/>
      <w:r>
        <w:lastRenderedPageBreak/>
        <w:t xml:space="preserve">Kapitola č. </w:t>
      </w:r>
      <w:r w:rsidR="00D84A9C">
        <w:t xml:space="preserve">11 </w:t>
      </w:r>
      <w:r w:rsidR="006014EE">
        <w:t>Přehled technických zařízení</w:t>
      </w:r>
      <w:r w:rsidR="006014EE" w:rsidDel="00236D43">
        <w:t xml:space="preserve"> </w:t>
      </w:r>
      <w:r w:rsidR="00166978">
        <w:rPr>
          <w:rStyle w:val="Znakapoznpodarou"/>
        </w:rPr>
        <w:footnoteReference w:id="13"/>
      </w:r>
      <w:r w:rsidR="00185E27" w:rsidRPr="00ED1816">
        <w:t xml:space="preserve"> – NEOBSAZENO</w:t>
      </w:r>
      <w:bookmarkEnd w:id="18"/>
    </w:p>
    <w:p w14:paraId="3F2F54C4" w14:textId="77777777" w:rsidR="006014EE" w:rsidRPr="00D36729" w:rsidRDefault="006014EE" w:rsidP="006014EE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6014EE" w:rsidRPr="00D36729" w14:paraId="6AA52781" w14:textId="77777777" w:rsidTr="000B40D3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D3B374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983138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6014EE" w:rsidRPr="00D36729" w14:paraId="0E5C9FE3" w14:textId="77777777" w:rsidTr="000B40D3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E96AE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84252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5020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BCAAC1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8C86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EC56C" w14:textId="77777777" w:rsidR="006014EE" w:rsidRPr="006F0B82" w:rsidDel="00E4519B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18AAC9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6014EE" w:rsidRPr="00D36729" w14:paraId="0BDEC1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26737483"/>
            <w:placeholder>
              <w:docPart w:val="5708373FB8204E69AB71C41114A82183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6E8A27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6150989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B6C6F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6906641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3FFBF8E7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945448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88837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7472380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286C5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05004692"/>
            <w:placeholder>
              <w:docPart w:val="13898A00B1324A8A8B92E7F28B1AB23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D1D020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14009483"/>
            <w:placeholder>
              <w:docPart w:val="8B5B31F845A9469694B26905A5320EA3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A3923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19543DBA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55445599"/>
            <w:placeholder>
              <w:docPart w:val="1E4E1A85B40B44A881F3719CE933C97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B4A6F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85706039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5C7598D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0616359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26760F02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5526622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2A867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7397352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752253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55441427"/>
            <w:placeholder>
              <w:docPart w:val="AD0A993FD24E43D1A04F1AE8C3433FB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2B29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89567516"/>
            <w:placeholder>
              <w:docPart w:val="03BB22DB4C3C40E786322394B96A056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A9FE1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56CFAD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368461104"/>
            <w:placeholder>
              <w:docPart w:val="9A57579FCA4945299454A603820C8BB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D0CAE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228023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04106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3012281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F6F4A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7390455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144FF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99360020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4D3BB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920375"/>
            <w:placeholder>
              <w:docPart w:val="6D0E32D3957D45F88632610917D72A4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F85B5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17181508"/>
            <w:placeholder>
              <w:docPart w:val="CAC60C304AA54E22ADA306554642B11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D497C8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0AA0DECD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668133842"/>
            <w:placeholder>
              <w:docPart w:val="711A4E0F00CB462C81DB0AF6C9AA5D80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4292AD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9280964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01F27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686142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0276F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8214523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5A37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2954901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4DEE4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30355886"/>
            <w:placeholder>
              <w:docPart w:val="01D996D6534C4544BC93875C92297DA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A8A49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6070235"/>
            <w:placeholder>
              <w:docPart w:val="D6DC42A4180F4F7BB686EED200A82DC6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57D55A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46D69450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281454654"/>
            <w:placeholder>
              <w:docPart w:val="26F1DC99B44E4077BBD642013A6B6E9B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9010C0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8937411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DF6B0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24587734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196D6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87752093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876A1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7103064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FE452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378659889"/>
            <w:placeholder>
              <w:docPart w:val="2574DC80A1924A648B963BA266DB6456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B0D878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6502387"/>
            <w:placeholder>
              <w:docPart w:val="2443B979F101426D912FD8CE82E144D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6D36A8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60793B59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319706343"/>
            <w:placeholder>
              <w:docPart w:val="9F0B4A30C88B465488B6655BD43C1B27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1048D4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74032716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AC3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410855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8186F2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63803648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6CB53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7494395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1709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503748869"/>
            <w:placeholder>
              <w:docPart w:val="7E763138FC29460D9ECF2512E7E5EBE7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AF6FE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3641"/>
            <w:placeholder>
              <w:docPart w:val="FCB0BF6954D0457E92E9451E5FAEA0B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0643CB1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25E6B880" w14:textId="77777777" w:rsidR="006014EE" w:rsidRPr="00D36729" w:rsidRDefault="006014EE" w:rsidP="006014EE">
      <w:pPr>
        <w:rPr>
          <w:rFonts w:ascii="Verdana" w:hAnsi="Verdana"/>
          <w:i/>
        </w:rPr>
      </w:pPr>
    </w:p>
    <w:p w14:paraId="1F40C0F2" w14:textId="77777777" w:rsidR="006014EE" w:rsidRDefault="006014EE" w:rsidP="006014EE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42B0E142" w14:textId="01526799" w:rsidR="006014EE" w:rsidRDefault="006014EE" w:rsidP="007A2E59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smyslu </w:t>
      </w:r>
      <w:r w:rsidRPr="00185E27">
        <w:t xml:space="preserve">čl. </w:t>
      </w:r>
      <w:r w:rsidRPr="007A2E59">
        <w:t>19.3.</w:t>
      </w:r>
      <w:r w:rsidRPr="00185E27">
        <w:t xml:space="preserve"> Výzvy</w:t>
      </w:r>
      <w:r>
        <w:t xml:space="preserve"> k podání nabídky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2C8EA334" w14:textId="46DB7D7C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6D69D7BC" w:rsidR="00D339E2" w:rsidRDefault="00B84CB4" w:rsidP="00D339E2">
      <w:pPr>
        <w:pStyle w:val="Nadpisbezsl1-1"/>
      </w:pPr>
      <w:bookmarkStart w:id="19" w:name="_Toc23630306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4"/>
      </w:r>
      <w:bookmarkEnd w:id="19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351E76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351E76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3AF3" w14:textId="77777777" w:rsidR="00351E76" w:rsidRDefault="00351E76" w:rsidP="00962258">
      <w:pPr>
        <w:spacing w:after="0" w:line="240" w:lineRule="auto"/>
      </w:pPr>
      <w:r>
        <w:separator/>
      </w:r>
    </w:p>
  </w:endnote>
  <w:endnote w:type="continuationSeparator" w:id="0">
    <w:p w14:paraId="09A18E84" w14:textId="77777777" w:rsidR="00351E76" w:rsidRDefault="00351E7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1086316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A116B" w14:textId="77777777" w:rsidR="00351E76" w:rsidRDefault="00351E76" w:rsidP="00962258">
      <w:pPr>
        <w:spacing w:after="0" w:line="240" w:lineRule="auto"/>
      </w:pPr>
      <w:r>
        <w:separator/>
      </w:r>
    </w:p>
  </w:footnote>
  <w:footnote w:type="continuationSeparator" w:id="0">
    <w:p w14:paraId="3B4EF47D" w14:textId="77777777" w:rsidR="00351E76" w:rsidRDefault="00351E76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proofErr w:type="gramStart"/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</w:t>
      </w:r>
      <w:proofErr w:type="gramEnd"/>
      <w:r w:rsidRPr="002171CA">
        <w:rPr>
          <w:rFonts w:cstheme="minorHAnsi"/>
          <w:sz w:val="16"/>
          <w:szCs w:val="16"/>
        </w:rPr>
        <w:t xml:space="preserve">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2B370A6C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12">
    <w:p w14:paraId="7997A946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13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85E27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A7632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1E76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569E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2BE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4EE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35EC3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2E59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AAB"/>
    <w:rsid w:val="00F05F09"/>
    <w:rsid w:val="00F0634D"/>
    <w:rsid w:val="00F0653A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67A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708373FB8204E69AB71C41114A821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E1447C-22FA-4E43-800B-D4F94EFCBE54}"/>
      </w:docPartPr>
      <w:docPartBody>
        <w:p w:rsidR="003D72C5" w:rsidRDefault="00574C88" w:rsidP="00574C88">
          <w:pPr>
            <w:pStyle w:val="5708373FB8204E69AB71C41114A8218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099820175049248F154F2F47B6F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585725-310F-4791-A966-AD9FA83114C9}"/>
      </w:docPartPr>
      <w:docPartBody>
        <w:p w:rsidR="003D72C5" w:rsidRDefault="00574C88" w:rsidP="00574C88">
          <w:pPr>
            <w:pStyle w:val="FC099820175049248F154F2F47B6F86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3898A00B1324A8A8B92E7F28B1AB2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3A2152-8186-4204-892E-F20A64C69E15}"/>
      </w:docPartPr>
      <w:docPartBody>
        <w:p w:rsidR="003D72C5" w:rsidRDefault="00574C88" w:rsidP="00574C88">
          <w:pPr>
            <w:pStyle w:val="13898A00B1324A8A8B92E7F28B1AB23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B5B31F845A9469694B26905A5320E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7A613A-616B-480C-A530-13A2C406137B}"/>
      </w:docPartPr>
      <w:docPartBody>
        <w:p w:rsidR="003D72C5" w:rsidRDefault="00574C88" w:rsidP="00574C88">
          <w:pPr>
            <w:pStyle w:val="8B5B31F845A9469694B26905A5320EA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4E1A85B40B44A881F3719CE933C9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6A7E93-5CBB-4728-830C-26B2CA283063}"/>
      </w:docPartPr>
      <w:docPartBody>
        <w:p w:rsidR="003D72C5" w:rsidRDefault="00574C88" w:rsidP="00574C88">
          <w:pPr>
            <w:pStyle w:val="1E4E1A85B40B44A881F3719CE933C97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D0A993FD24E43D1A04F1AE8C3433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F14D3C-DA3E-4802-8384-6E011DA96B52}"/>
      </w:docPartPr>
      <w:docPartBody>
        <w:p w:rsidR="003D72C5" w:rsidRDefault="00574C88" w:rsidP="00574C88">
          <w:pPr>
            <w:pStyle w:val="AD0A993FD24E43D1A04F1AE8C3433FB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3BB22DB4C3C40E786322394B96A05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7FC834-149D-4924-B082-648EE33727B2}"/>
      </w:docPartPr>
      <w:docPartBody>
        <w:p w:rsidR="003D72C5" w:rsidRDefault="00574C88" w:rsidP="00574C88">
          <w:pPr>
            <w:pStyle w:val="03BB22DB4C3C40E786322394B96A056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A57579FCA4945299454A603820C8B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3C7EC0-9C6F-447F-9ECD-16CA23CAA4C2}"/>
      </w:docPartPr>
      <w:docPartBody>
        <w:p w:rsidR="003D72C5" w:rsidRDefault="00574C88" w:rsidP="00574C88">
          <w:pPr>
            <w:pStyle w:val="9A57579FCA4945299454A603820C8B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D0E32D3957D45F88632610917D72A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3158F2-3D36-44A0-8CE3-49061F9463E1}"/>
      </w:docPartPr>
      <w:docPartBody>
        <w:p w:rsidR="003D72C5" w:rsidRDefault="00574C88" w:rsidP="00574C88">
          <w:pPr>
            <w:pStyle w:val="6D0E32D3957D45F88632610917D72A4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CAC60C304AA54E22ADA306554642B1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0D6DC-4995-4461-93E6-784D8615D19A}"/>
      </w:docPartPr>
      <w:docPartBody>
        <w:p w:rsidR="003D72C5" w:rsidRDefault="00574C88" w:rsidP="00574C88">
          <w:pPr>
            <w:pStyle w:val="CAC60C304AA54E22ADA306554642B11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1A4E0F00CB462C81DB0AF6C9AA5D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7E43AE-D053-4868-AC6D-4440F44A3930}"/>
      </w:docPartPr>
      <w:docPartBody>
        <w:p w:rsidR="003D72C5" w:rsidRDefault="00574C88" w:rsidP="00574C88">
          <w:pPr>
            <w:pStyle w:val="711A4E0F00CB462C81DB0AF6C9AA5D80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DB09D46A74B43E5A0BFBD54700592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BBB261-ABBA-45C8-BC2E-FE0DCF6DEE9A}"/>
      </w:docPartPr>
      <w:docPartBody>
        <w:p w:rsidR="003D72C5" w:rsidRDefault="00574C88" w:rsidP="00574C88">
          <w:pPr>
            <w:pStyle w:val="0DB09D46A74B43E5A0BFBD547005920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1D996D6534C4544BC93875C92297D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EE6128-32E1-41E9-A355-8B4A522150D9}"/>
      </w:docPartPr>
      <w:docPartBody>
        <w:p w:rsidR="003D72C5" w:rsidRDefault="00574C88" w:rsidP="00574C88">
          <w:pPr>
            <w:pStyle w:val="01D996D6534C4544BC93875C92297DA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6DC42A4180F4F7BB686EED200A82D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626D56-EB65-4C12-9BF4-D381D84044E9}"/>
      </w:docPartPr>
      <w:docPartBody>
        <w:p w:rsidR="003D72C5" w:rsidRDefault="00574C88" w:rsidP="00574C88">
          <w:pPr>
            <w:pStyle w:val="D6DC42A4180F4F7BB686EED200A82DC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6F1DC99B44E4077BBD642013A6B6E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54FBD-0433-45DD-8E78-345142246886}"/>
      </w:docPartPr>
      <w:docPartBody>
        <w:p w:rsidR="003D72C5" w:rsidRDefault="00574C88" w:rsidP="00574C88">
          <w:pPr>
            <w:pStyle w:val="26F1DC99B44E4077BBD642013A6B6E9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574DC80A1924A648B963BA266DB6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F659C-91FA-48EC-A6A5-8DE5211DB73A}"/>
      </w:docPartPr>
      <w:docPartBody>
        <w:p w:rsidR="003D72C5" w:rsidRDefault="00574C88" w:rsidP="00574C88">
          <w:pPr>
            <w:pStyle w:val="2574DC80A1924A648B963BA266DB645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443B979F101426D912FD8CE82E144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119EC6-7924-470A-A299-3263A2854DF7}"/>
      </w:docPartPr>
      <w:docPartBody>
        <w:p w:rsidR="003D72C5" w:rsidRDefault="00574C88" w:rsidP="00574C88">
          <w:pPr>
            <w:pStyle w:val="2443B979F101426D912FD8CE82E144D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F0B4A30C88B465488B6655BD43C1B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CF1C33-5777-4A04-B66E-BFD3F8F1EBA2}"/>
      </w:docPartPr>
      <w:docPartBody>
        <w:p w:rsidR="003D72C5" w:rsidRDefault="00574C88" w:rsidP="00574C88">
          <w:pPr>
            <w:pStyle w:val="9F0B4A30C88B465488B6655BD43C1B2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E763138FC29460D9ECF2512E7E5EB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9C37D-231D-4DE3-82A3-D44F5C70B292}"/>
      </w:docPartPr>
      <w:docPartBody>
        <w:p w:rsidR="003D72C5" w:rsidRDefault="00574C88" w:rsidP="00574C88">
          <w:pPr>
            <w:pStyle w:val="7E763138FC29460D9ECF2512E7E5EBE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B0BF6954D0457E92E9451E5FAEA0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8E629D-CB8E-4CF5-8BD3-D075672E9B67}"/>
      </w:docPartPr>
      <w:docPartBody>
        <w:p w:rsidR="003D72C5" w:rsidRDefault="00574C88" w:rsidP="00574C88">
          <w:pPr>
            <w:pStyle w:val="FCB0BF6954D0457E92E9451E5FAEA0B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5DF80737094462DA15A62FEB23353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B1C0B1-28A0-454D-9B86-7BF63421812E}"/>
      </w:docPartPr>
      <w:docPartBody>
        <w:p w:rsidR="00257473" w:rsidRDefault="000975F5" w:rsidP="000975F5">
          <w:pPr>
            <w:pStyle w:val="15DF80737094462DA15A62FEB233539D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975F5"/>
    <w:rsid w:val="000A3127"/>
    <w:rsid w:val="001079AC"/>
    <w:rsid w:val="001278DC"/>
    <w:rsid w:val="001A7632"/>
    <w:rsid w:val="00232473"/>
    <w:rsid w:val="002450A8"/>
    <w:rsid w:val="002479B1"/>
    <w:rsid w:val="00257473"/>
    <w:rsid w:val="00374734"/>
    <w:rsid w:val="00376800"/>
    <w:rsid w:val="0038055A"/>
    <w:rsid w:val="003D72C5"/>
    <w:rsid w:val="0045525D"/>
    <w:rsid w:val="004B48D8"/>
    <w:rsid w:val="00574C88"/>
    <w:rsid w:val="00581789"/>
    <w:rsid w:val="00592296"/>
    <w:rsid w:val="0066682C"/>
    <w:rsid w:val="006B2AB1"/>
    <w:rsid w:val="006B7641"/>
    <w:rsid w:val="006C6A0E"/>
    <w:rsid w:val="00702A65"/>
    <w:rsid w:val="00744F98"/>
    <w:rsid w:val="00746B38"/>
    <w:rsid w:val="007C641A"/>
    <w:rsid w:val="007E69B9"/>
    <w:rsid w:val="008211BB"/>
    <w:rsid w:val="00925D65"/>
    <w:rsid w:val="00AC4100"/>
    <w:rsid w:val="00B50DB1"/>
    <w:rsid w:val="00BC73A3"/>
    <w:rsid w:val="00C74C99"/>
    <w:rsid w:val="00CD0DBE"/>
    <w:rsid w:val="00CF089C"/>
    <w:rsid w:val="00E01F68"/>
    <w:rsid w:val="00E16E5B"/>
    <w:rsid w:val="00E20A02"/>
    <w:rsid w:val="00E27588"/>
    <w:rsid w:val="00E6073F"/>
    <w:rsid w:val="00E8602E"/>
    <w:rsid w:val="00E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975F5"/>
    <w:rPr>
      <w:color w:val="808080"/>
    </w:rPr>
  </w:style>
  <w:style w:type="paragraph" w:customStyle="1" w:styleId="15DF80737094462DA15A62FEB233539D">
    <w:name w:val="15DF80737094462DA15A62FEB233539D"/>
    <w:rsid w:val="000975F5"/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  <w:style w:type="paragraph" w:customStyle="1" w:styleId="5708373FB8204E69AB71C41114A82183">
    <w:name w:val="5708373FB8204E69AB71C41114A82183"/>
    <w:rsid w:val="00574C88"/>
  </w:style>
  <w:style w:type="paragraph" w:customStyle="1" w:styleId="FC099820175049248F154F2F47B6F866">
    <w:name w:val="FC099820175049248F154F2F47B6F866"/>
    <w:rsid w:val="00574C88"/>
  </w:style>
  <w:style w:type="paragraph" w:customStyle="1" w:styleId="13898A00B1324A8A8B92E7F28B1AB23D">
    <w:name w:val="13898A00B1324A8A8B92E7F28B1AB23D"/>
    <w:rsid w:val="00574C88"/>
  </w:style>
  <w:style w:type="paragraph" w:customStyle="1" w:styleId="8B5B31F845A9469694B26905A5320EA3">
    <w:name w:val="8B5B31F845A9469694B26905A5320EA3"/>
    <w:rsid w:val="00574C88"/>
  </w:style>
  <w:style w:type="paragraph" w:customStyle="1" w:styleId="1E4E1A85B40B44A881F3719CE933C971">
    <w:name w:val="1E4E1A85B40B44A881F3719CE933C971"/>
    <w:rsid w:val="00574C88"/>
  </w:style>
  <w:style w:type="paragraph" w:customStyle="1" w:styleId="AD0A993FD24E43D1A04F1AE8C3433FB8">
    <w:name w:val="AD0A993FD24E43D1A04F1AE8C3433FB8"/>
    <w:rsid w:val="00574C88"/>
  </w:style>
  <w:style w:type="paragraph" w:customStyle="1" w:styleId="03BB22DB4C3C40E786322394B96A056E">
    <w:name w:val="03BB22DB4C3C40E786322394B96A056E"/>
    <w:rsid w:val="00574C88"/>
  </w:style>
  <w:style w:type="paragraph" w:customStyle="1" w:styleId="9A57579FCA4945299454A603820C8BB2">
    <w:name w:val="9A57579FCA4945299454A603820C8BB2"/>
    <w:rsid w:val="00574C88"/>
  </w:style>
  <w:style w:type="paragraph" w:customStyle="1" w:styleId="6D0E32D3957D45F88632610917D72A4D">
    <w:name w:val="6D0E32D3957D45F88632610917D72A4D"/>
    <w:rsid w:val="00574C88"/>
  </w:style>
  <w:style w:type="paragraph" w:customStyle="1" w:styleId="CAC60C304AA54E22ADA306554642B11E">
    <w:name w:val="CAC60C304AA54E22ADA306554642B11E"/>
    <w:rsid w:val="00574C88"/>
  </w:style>
  <w:style w:type="paragraph" w:customStyle="1" w:styleId="711A4E0F00CB462C81DB0AF6C9AA5D80">
    <w:name w:val="711A4E0F00CB462C81DB0AF6C9AA5D80"/>
    <w:rsid w:val="00574C88"/>
  </w:style>
  <w:style w:type="paragraph" w:customStyle="1" w:styleId="0DB09D46A74B43E5A0BFBD547005920B">
    <w:name w:val="0DB09D46A74B43E5A0BFBD547005920B"/>
    <w:rsid w:val="00574C88"/>
  </w:style>
  <w:style w:type="paragraph" w:customStyle="1" w:styleId="01D996D6534C4544BC93875C92297DA8">
    <w:name w:val="01D996D6534C4544BC93875C92297DA8"/>
    <w:rsid w:val="00574C88"/>
  </w:style>
  <w:style w:type="paragraph" w:customStyle="1" w:styleId="D6DC42A4180F4F7BB686EED200A82DC6">
    <w:name w:val="D6DC42A4180F4F7BB686EED200A82DC6"/>
    <w:rsid w:val="00574C88"/>
  </w:style>
  <w:style w:type="paragraph" w:customStyle="1" w:styleId="26F1DC99B44E4077BBD642013A6B6E9B">
    <w:name w:val="26F1DC99B44E4077BBD642013A6B6E9B"/>
    <w:rsid w:val="00574C88"/>
  </w:style>
  <w:style w:type="paragraph" w:customStyle="1" w:styleId="2574DC80A1924A648B963BA266DB6456">
    <w:name w:val="2574DC80A1924A648B963BA266DB6456"/>
    <w:rsid w:val="00574C88"/>
  </w:style>
  <w:style w:type="paragraph" w:customStyle="1" w:styleId="2443B979F101426D912FD8CE82E144DB">
    <w:name w:val="2443B979F101426D912FD8CE82E144DB"/>
    <w:rsid w:val="00574C88"/>
  </w:style>
  <w:style w:type="paragraph" w:customStyle="1" w:styleId="9F0B4A30C88B465488B6655BD43C1B27">
    <w:name w:val="9F0B4A30C88B465488B6655BD43C1B27"/>
    <w:rsid w:val="00574C88"/>
  </w:style>
  <w:style w:type="paragraph" w:customStyle="1" w:styleId="7E763138FC29460D9ECF2512E7E5EBE7">
    <w:name w:val="7E763138FC29460D9ECF2512E7E5EBE7"/>
    <w:rsid w:val="00574C88"/>
  </w:style>
  <w:style w:type="paragraph" w:customStyle="1" w:styleId="FCB0BF6954D0457E92E9451E5FAEA0B1">
    <w:name w:val="FCB0BF6954D0457E92E9451E5FAEA0B1"/>
    <w:rsid w:val="00574C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16</Pages>
  <Words>3687</Words>
  <Characters>21757</Characters>
  <Application>Microsoft Office Word</Application>
  <DocSecurity>0</DocSecurity>
  <Lines>181</Lines>
  <Paragraphs>50</Paragraphs>
  <ScaleCrop>false</ScaleCrop>
  <Company>SŽDC s.o.</Company>
  <LinksUpToDate>false</LinksUpToDate>
  <CharactersWithSpaces>25394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Vopalecká Leona</cp:lastModifiedBy>
  <cp:revision>11</cp:revision>
  <cp:lastPrinted>2019-03-07T14:42:00Z</cp:lastPrinted>
  <dcterms:created xsi:type="dcterms:W3CDTF">2025-09-30T06:46:00Z</dcterms:created>
  <dcterms:modified xsi:type="dcterms:W3CDTF">2026-07-30T09:29:00Z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